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42944" w14:textId="357F8221" w:rsidR="006B2F86" w:rsidRDefault="00A556FD" w:rsidP="00E71FC3">
      <w:pPr>
        <w:pStyle w:val="NoSpacing"/>
      </w:pPr>
      <w:r>
        <w:rPr>
          <w:u w:val="single"/>
        </w:rPr>
        <w:t>Thomas KYRKEHAM</w:t>
      </w:r>
      <w:r>
        <w:t xml:space="preserve">  </w:t>
      </w:r>
      <w:proofErr w:type="gramStart"/>
      <w:r>
        <w:t xml:space="preserve">   (</w:t>
      </w:r>
      <w:proofErr w:type="gramEnd"/>
      <w:r>
        <w:t>d.1437)</w:t>
      </w:r>
    </w:p>
    <w:p w14:paraId="77AFEBE6" w14:textId="384A08C2" w:rsidR="00A556FD" w:rsidRDefault="00A556FD" w:rsidP="00E71FC3">
      <w:pPr>
        <w:pStyle w:val="NoSpacing"/>
      </w:pPr>
      <w:r>
        <w:t>of York. Alderman.</w:t>
      </w:r>
    </w:p>
    <w:p w14:paraId="0B3EBF0A" w14:textId="01339DD5" w:rsidR="00A556FD" w:rsidRDefault="00A556FD" w:rsidP="00E71FC3">
      <w:pPr>
        <w:pStyle w:val="NoSpacing"/>
      </w:pPr>
    </w:p>
    <w:p w14:paraId="343A9486" w14:textId="4660AF99" w:rsidR="00A556FD" w:rsidRDefault="00A556FD" w:rsidP="00E71FC3">
      <w:pPr>
        <w:pStyle w:val="NoSpacing"/>
      </w:pPr>
    </w:p>
    <w:p w14:paraId="063D5A8A" w14:textId="4F9BBBCC" w:rsidR="00A556FD" w:rsidRDefault="00A556FD" w:rsidP="00E71FC3">
      <w:pPr>
        <w:pStyle w:val="NoSpacing"/>
      </w:pPr>
      <w:r>
        <w:t>26 Oct.1435</w:t>
      </w:r>
      <w:r>
        <w:tab/>
        <w:t>He made his Will.  (W.Y.R. p.100)</w:t>
      </w:r>
    </w:p>
    <w:p w14:paraId="24805EFF" w14:textId="6EB9B44C" w:rsidR="00A556FD" w:rsidRDefault="00A556FD" w:rsidP="00E71FC3">
      <w:pPr>
        <w:pStyle w:val="NoSpacing"/>
      </w:pPr>
      <w:r>
        <w:t xml:space="preserve">  1 May1437</w:t>
      </w:r>
      <w:r>
        <w:tab/>
        <w:t>He added a codicil to his Will.  (ibid.)</w:t>
      </w:r>
    </w:p>
    <w:p w14:paraId="6546CB8E" w14:textId="37FC85D4" w:rsidR="00A556FD" w:rsidRDefault="00A556FD" w:rsidP="00E71FC3">
      <w:pPr>
        <w:pStyle w:val="NoSpacing"/>
      </w:pPr>
      <w:r>
        <w:t xml:space="preserve">  6 May</w:t>
      </w:r>
      <w:r>
        <w:tab/>
        <w:t>Probate of his Will.   (ibid.)</w:t>
      </w:r>
    </w:p>
    <w:p w14:paraId="6DA6DCBF" w14:textId="356F7736" w:rsidR="00A556FD" w:rsidRDefault="00A556FD" w:rsidP="00E71FC3">
      <w:pPr>
        <w:pStyle w:val="NoSpacing"/>
      </w:pPr>
    </w:p>
    <w:p w14:paraId="103D14C8" w14:textId="1252FF0C" w:rsidR="00A556FD" w:rsidRDefault="00A556FD" w:rsidP="00E71FC3">
      <w:pPr>
        <w:pStyle w:val="NoSpacing"/>
      </w:pPr>
    </w:p>
    <w:p w14:paraId="150F204A" w14:textId="5512227C" w:rsidR="00A556FD" w:rsidRPr="00A556FD" w:rsidRDefault="00A556FD" w:rsidP="00E71FC3">
      <w:pPr>
        <w:pStyle w:val="NoSpacing"/>
      </w:pPr>
      <w:r>
        <w:t>7 April 2019</w:t>
      </w:r>
      <w:bookmarkStart w:id="0" w:name="_GoBack"/>
      <w:bookmarkEnd w:id="0"/>
    </w:p>
    <w:sectPr w:rsidR="00A556FD" w:rsidRPr="00A556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4C55A" w14:textId="77777777" w:rsidR="00A556FD" w:rsidRDefault="00A556FD" w:rsidP="00E71FC3">
      <w:pPr>
        <w:spacing w:after="0" w:line="240" w:lineRule="auto"/>
      </w:pPr>
      <w:r>
        <w:separator/>
      </w:r>
    </w:p>
  </w:endnote>
  <w:endnote w:type="continuationSeparator" w:id="0">
    <w:p w14:paraId="4DCB2C88" w14:textId="77777777" w:rsidR="00A556FD" w:rsidRDefault="00A556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5AA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022B9" w14:textId="77777777" w:rsidR="00A556FD" w:rsidRDefault="00A556FD" w:rsidP="00E71FC3">
      <w:pPr>
        <w:spacing w:after="0" w:line="240" w:lineRule="auto"/>
      </w:pPr>
      <w:r>
        <w:separator/>
      </w:r>
    </w:p>
  </w:footnote>
  <w:footnote w:type="continuationSeparator" w:id="0">
    <w:p w14:paraId="61988313" w14:textId="77777777" w:rsidR="00A556FD" w:rsidRDefault="00A556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6FD"/>
    <w:rsid w:val="001A7C09"/>
    <w:rsid w:val="00577BD5"/>
    <w:rsid w:val="00656CBA"/>
    <w:rsid w:val="006A1F77"/>
    <w:rsid w:val="00733BE7"/>
    <w:rsid w:val="00A556F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A0C7C"/>
  <w15:chartTrackingRefBased/>
  <w15:docId w15:val="{3DBC707B-FF1C-42F3-BCDC-94105A7DF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2019-04-07T20:40:00Z</dcterms:created>
  <dcterms:modified xsi:type="dcterms:W3CDTF">2019-04-07T20:43:00Z</dcterms:modified>
</cp:coreProperties>
</file>